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908"/>
        <w:gridCol w:w="8287"/>
      </w:tblGrid>
      <w:tr w:rsidR="009734F1" w14:paraId="6EC20836" w14:textId="77777777">
        <w:tc>
          <w:tcPr>
            <w:tcW w:w="1908" w:type="dxa"/>
          </w:tcPr>
          <w:p w14:paraId="55E69DBD" w14:textId="77777777" w:rsidR="009734F1" w:rsidRDefault="00956FB6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0B3E43F7" w14:textId="255058A2" w:rsidR="009734F1" w:rsidRDefault="005E2873">
            <w:pPr>
              <w:spacing w:after="120"/>
            </w:pPr>
            <w:r>
              <w:t>HTA 963 17/130/05</w:t>
            </w:r>
          </w:p>
        </w:tc>
      </w:tr>
      <w:tr w:rsidR="009734F1" w14:paraId="5CA01DCD" w14:textId="77777777">
        <w:tc>
          <w:tcPr>
            <w:tcW w:w="1908" w:type="dxa"/>
          </w:tcPr>
          <w:p w14:paraId="43E2C13B" w14:textId="77777777" w:rsidR="009734F1" w:rsidRDefault="00956FB6">
            <w:pPr>
              <w:spacing w:after="120"/>
            </w:pPr>
            <w:r>
              <w:t>project manager</w:t>
            </w:r>
          </w:p>
        </w:tc>
        <w:tc>
          <w:tcPr>
            <w:tcW w:w="8287" w:type="dxa"/>
          </w:tcPr>
          <w:p w14:paraId="6D1BBFF5" w14:textId="4FE259E9" w:rsidR="009734F1" w:rsidRDefault="005E2873">
            <w:pPr>
              <w:spacing w:after="120"/>
            </w:pPr>
            <w:proofErr w:type="spellStart"/>
            <w:r>
              <w:t>Siân</w:t>
            </w:r>
            <w:proofErr w:type="spellEnd"/>
          </w:p>
        </w:tc>
      </w:tr>
      <w:tr w:rsidR="009734F1" w14:paraId="5C0B9A42" w14:textId="77777777">
        <w:tc>
          <w:tcPr>
            <w:tcW w:w="1908" w:type="dxa"/>
          </w:tcPr>
          <w:p w14:paraId="05A42ECC" w14:textId="77777777" w:rsidR="009734F1" w:rsidRDefault="00956FB6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06A3FC1D" w14:textId="7A68618E" w:rsidR="009734F1" w:rsidRDefault="00BA1C4C">
            <w:pPr>
              <w:spacing w:after="120"/>
            </w:pPr>
            <w:r>
              <w:t>13 July 2022</w:t>
            </w:r>
          </w:p>
        </w:tc>
      </w:tr>
      <w:tr w:rsidR="009734F1" w14:paraId="439493A2" w14:textId="77777777">
        <w:tc>
          <w:tcPr>
            <w:tcW w:w="1908" w:type="dxa"/>
          </w:tcPr>
          <w:p w14:paraId="46951522" w14:textId="77777777" w:rsidR="009734F1" w:rsidRDefault="00956FB6">
            <w:pPr>
              <w:spacing w:after="120"/>
            </w:pPr>
            <w:r>
              <w:t>deadline</w:t>
            </w:r>
          </w:p>
        </w:tc>
        <w:tc>
          <w:tcPr>
            <w:tcW w:w="8287" w:type="dxa"/>
          </w:tcPr>
          <w:p w14:paraId="6058A3E6" w14:textId="621D02FC" w:rsidR="009734F1" w:rsidRDefault="009B060D">
            <w:pPr>
              <w:spacing w:after="120"/>
            </w:pPr>
            <w:r>
              <w:t>ASAP</w:t>
            </w:r>
          </w:p>
        </w:tc>
      </w:tr>
      <w:tr w:rsidR="009734F1" w14:paraId="4898CBFD" w14:textId="77777777">
        <w:tc>
          <w:tcPr>
            <w:tcW w:w="1908" w:type="dxa"/>
          </w:tcPr>
          <w:p w14:paraId="35F088F7" w14:textId="77777777" w:rsidR="009734F1" w:rsidRDefault="00956FB6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67C340C6" w14:textId="5BBAFD54" w:rsidR="009734F1" w:rsidRDefault="009B060D">
            <w:pPr>
              <w:spacing w:after="120"/>
            </w:pPr>
            <w:r>
              <w:t>10 pp. per hour</w:t>
            </w:r>
          </w:p>
        </w:tc>
      </w:tr>
    </w:tbl>
    <w:p w14:paraId="72647C81" w14:textId="77777777" w:rsidR="0064328E" w:rsidRDefault="0064328E">
      <w:pPr>
        <w:pStyle w:val="Heading2"/>
        <w:sectPr w:rsidR="0064328E" w:rsidSect="0064328E">
          <w:headerReference w:type="default" r:id="rId6"/>
          <w:footerReference w:type="default" r:id="rId7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p w14:paraId="0B7500E2" w14:textId="77777777" w:rsidR="008F679C" w:rsidRPr="008A1D75" w:rsidRDefault="008F679C" w:rsidP="008F679C">
      <w:pPr>
        <w:rPr>
          <w:rFonts w:asciiTheme="majorHAnsi" w:hAnsiTheme="majorHAnsi"/>
        </w:rPr>
      </w:pPr>
      <w:r>
        <w:rPr>
          <w:rFonts w:asciiTheme="majorHAnsi" w:hAnsiTheme="majorHAnsi"/>
        </w:rPr>
        <w:t>No queries sent to the author at copy-editing.</w:t>
      </w:r>
    </w:p>
    <w:p w14:paraId="22AF91BB" w14:textId="77777777" w:rsidR="008F679C" w:rsidRPr="00754E82" w:rsidRDefault="008F679C" w:rsidP="008F679C">
      <w:pPr>
        <w:pStyle w:val="Heading2"/>
      </w:pPr>
      <w:r>
        <w:t>Special instructions</w:t>
      </w:r>
    </w:p>
    <w:p w14:paraId="44766C2E" w14:textId="77777777" w:rsidR="008F679C" w:rsidRDefault="008F679C" w:rsidP="008F679C">
      <w:r>
        <w:t>Copyright credit lines: 1</w:t>
      </w:r>
    </w:p>
    <w:p w14:paraId="0E20F1DD" w14:textId="77777777" w:rsidR="008F679C" w:rsidRDefault="008F679C" w:rsidP="008F679C"/>
    <w:p w14:paraId="20EB53E6" w14:textId="77777777" w:rsidR="008F679C" w:rsidRPr="00340051" w:rsidRDefault="008F679C" w:rsidP="008F679C">
      <w:r>
        <w:t>Possible permissions issues for quotations in Table 36; overall query raised for author.</w:t>
      </w:r>
    </w:p>
    <w:p w14:paraId="7EFE6343" w14:textId="77777777" w:rsidR="008F679C" w:rsidRDefault="008F679C" w:rsidP="008F679C">
      <w:pPr>
        <w:pStyle w:val="Heading2"/>
      </w:pPr>
      <w:r>
        <w:t>Title</w:t>
      </w:r>
    </w:p>
    <w:p w14:paraId="0032F0D6" w14:textId="77777777" w:rsidR="008F679C" w:rsidRDefault="008F679C" w:rsidP="008F679C">
      <w:r>
        <w:t>Hyphen added to ‘mixed-methods’.</w:t>
      </w:r>
    </w:p>
    <w:p w14:paraId="3D4E0002" w14:textId="77777777" w:rsidR="008F679C" w:rsidRDefault="008F679C" w:rsidP="008F679C">
      <w:pPr>
        <w:pStyle w:val="Heading2"/>
      </w:pPr>
      <w:r>
        <w:t>Headline</w:t>
      </w:r>
    </w:p>
    <w:p w14:paraId="74632464" w14:textId="77777777" w:rsidR="008F679C" w:rsidRPr="005019DD" w:rsidRDefault="008F679C" w:rsidP="008F679C">
      <w:r>
        <w:t>‘Or’ changed to ‘nor’.</w:t>
      </w:r>
    </w:p>
    <w:p w14:paraId="1A780C7D" w14:textId="77777777" w:rsidR="008F679C" w:rsidRDefault="008F679C" w:rsidP="008F679C">
      <w:pPr>
        <w:pStyle w:val="Heading2"/>
      </w:pPr>
      <w:r>
        <w:t>General</w:t>
      </w:r>
    </w:p>
    <w:p w14:paraId="0A83CA24" w14:textId="77777777" w:rsidR="008F679C" w:rsidRDefault="008F679C" w:rsidP="008F679C">
      <w:r>
        <w:rPr>
          <w:color w:val="33CCCC"/>
        </w:rPr>
        <w:t>‘</w:t>
      </w:r>
      <w:r w:rsidRPr="00AC5BA7">
        <w:rPr>
          <w:color w:val="33CCCC"/>
        </w:rPr>
        <w:t>CPRD</w:t>
      </w:r>
      <w:r w:rsidRPr="00AC5BA7">
        <w:t xml:space="preserve"> Mother Baby Link’ seems to</w:t>
      </w:r>
      <w:r>
        <w:t xml:space="preserve"> be fine as a term.</w:t>
      </w:r>
    </w:p>
    <w:p w14:paraId="7CEE796D" w14:textId="77777777" w:rsidR="008F679C" w:rsidRDefault="008F679C" w:rsidP="008F679C">
      <w:r>
        <w:t>In the Contributions of authors, it is correct that ‘they’ is used to refer to Josie Henley.</w:t>
      </w:r>
    </w:p>
    <w:p w14:paraId="63B54D32" w14:textId="77777777" w:rsidR="008F679C" w:rsidRDefault="008F679C" w:rsidP="008F679C"/>
    <w:p w14:paraId="3D5F6815" w14:textId="77777777" w:rsidR="008F679C" w:rsidRDefault="008F679C" w:rsidP="008F679C">
      <w:r>
        <w:t>I have left the ‘abbreviations’ sections in Appendix 12 and Appendix 13 as it would be more time to remove them – they appear to apply to the tables in the appendix so could be moved into the footnotes if preferred (but might be worth leaving).</w:t>
      </w:r>
    </w:p>
    <w:p w14:paraId="1028BD35" w14:textId="77777777" w:rsidR="008F679C" w:rsidRDefault="008F679C" w:rsidP="008F679C"/>
    <w:p w14:paraId="05EF49FD" w14:textId="77777777" w:rsidR="008F679C" w:rsidRPr="00AC5BA7" w:rsidRDefault="008F679C" w:rsidP="008F679C">
      <w:r>
        <w:t>Minimal changes made to ‘codes’ in Appendices 1 and 2. Might be worth querying the author if you want to make further changes.</w:t>
      </w:r>
    </w:p>
    <w:p w14:paraId="47F61712" w14:textId="77777777" w:rsidR="008F679C" w:rsidRDefault="008F679C" w:rsidP="008F679C">
      <w:pPr>
        <w:pStyle w:val="Heading2"/>
      </w:pPr>
      <w:r>
        <w:t>Abbreviations</w:t>
      </w:r>
    </w:p>
    <w:p w14:paraId="46DFF52A" w14:textId="77777777" w:rsidR="008F679C" w:rsidRPr="00600B00" w:rsidRDefault="008F679C" w:rsidP="008F679C">
      <w:r>
        <w:t>LARC retained in headings, etc., as it is so commonly used.</w:t>
      </w:r>
    </w:p>
    <w:p w14:paraId="18CD2E1E" w14:textId="77777777" w:rsidR="008F679C" w:rsidRDefault="008F679C" w:rsidP="008F679C">
      <w:pPr>
        <w:pStyle w:val="Heading2"/>
      </w:pPr>
      <w:r>
        <w:t>Capitalisation</w:t>
      </w:r>
    </w:p>
    <w:p w14:paraId="126EF0EB" w14:textId="77777777" w:rsidR="008F679C" w:rsidRDefault="008F679C" w:rsidP="008F679C">
      <w:r>
        <w:t>Cardiff Online Surveys</w:t>
      </w:r>
    </w:p>
    <w:p w14:paraId="451D2DCE" w14:textId="77777777" w:rsidR="008F679C" w:rsidRDefault="008F679C" w:rsidP="008F679C">
      <w:r>
        <w:t>Pregnancy Register</w:t>
      </w:r>
    </w:p>
    <w:p w14:paraId="0B7307CA" w14:textId="77777777" w:rsidR="008F679C" w:rsidRDefault="008F679C" w:rsidP="008F679C">
      <w:r>
        <w:t>Plan-it (study name)</w:t>
      </w:r>
    </w:p>
    <w:p w14:paraId="56FE7C97" w14:textId="77777777" w:rsidR="008F679C" w:rsidRDefault="008F679C" w:rsidP="008F679C">
      <w:r>
        <w:t>Read code</w:t>
      </w:r>
    </w:p>
    <w:p w14:paraId="7BFE8D23" w14:textId="77777777" w:rsidR="008F679C" w:rsidRDefault="008F679C" w:rsidP="008F679C">
      <w:proofErr w:type="spellStart"/>
      <w:r>
        <w:t>Netmums</w:t>
      </w:r>
      <w:proofErr w:type="spellEnd"/>
    </w:p>
    <w:p w14:paraId="1E934B3B" w14:textId="77777777" w:rsidR="008F679C" w:rsidRDefault="008F679C" w:rsidP="008F679C"/>
    <w:p w14:paraId="13B9DE98" w14:textId="77777777" w:rsidR="008F679C" w:rsidRDefault="008F679C" w:rsidP="008F679C">
      <w:pPr>
        <w:pStyle w:val="Heading2"/>
      </w:pPr>
      <w:r>
        <w:t>Quotations</w:t>
      </w:r>
    </w:p>
    <w:p w14:paraId="5C9D1D9F" w14:textId="77777777" w:rsidR="008F679C" w:rsidRPr="00FD71CE" w:rsidRDefault="008F679C" w:rsidP="008F679C">
      <w:r>
        <w:t>Some quotations are written (from free-text responses) so changes have not been made.</w:t>
      </w:r>
    </w:p>
    <w:p w14:paraId="633AE57F" w14:textId="65831FB6" w:rsidR="009734F1" w:rsidRDefault="003C61D6">
      <w:pPr>
        <w:pStyle w:val="Heading2"/>
      </w:pPr>
    </w:p>
    <w:p w14:paraId="25AB970C" w14:textId="77777777" w:rsidR="0064328E" w:rsidRDefault="0064328E" w:rsidP="0064328E"/>
    <w:p w14:paraId="18B2D01D" w14:textId="542B8C20" w:rsidR="00BA1C4C" w:rsidRPr="0064328E" w:rsidRDefault="00BA1C4C" w:rsidP="0064328E">
      <w:pPr>
        <w:sectPr w:rsidR="00BA1C4C" w:rsidRPr="0064328E" w:rsidSect="00BA1C4C"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p w14:paraId="4756BE50" w14:textId="77777777" w:rsidR="00956FB6" w:rsidRPr="00956FB6" w:rsidRDefault="00956FB6" w:rsidP="00956FB6"/>
    <w:sectPr w:rsidR="00956FB6" w:rsidRPr="00956FB6">
      <w:headerReference w:type="default" r:id="rId8"/>
      <w:footerReference w:type="default" r:id="rId9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6C7E4" w14:textId="77777777" w:rsidR="00206603" w:rsidRDefault="00206603">
      <w:r>
        <w:separator/>
      </w:r>
    </w:p>
  </w:endnote>
  <w:endnote w:type="continuationSeparator" w:id="0">
    <w:p w14:paraId="2C61B4E3" w14:textId="77777777" w:rsidR="00206603" w:rsidRDefault="0020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8CAF" w14:textId="77777777" w:rsidR="009734F1" w:rsidRDefault="00956FB6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6FB6" w14:textId="77777777" w:rsidR="009734F1" w:rsidRDefault="00956FB6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0B238" w14:textId="77777777" w:rsidR="00206603" w:rsidRDefault="00206603">
      <w:r>
        <w:separator/>
      </w:r>
    </w:p>
  </w:footnote>
  <w:footnote w:type="continuationSeparator" w:id="0">
    <w:p w14:paraId="1999334A" w14:textId="77777777" w:rsidR="00206603" w:rsidRDefault="00206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4C423" w14:textId="4A7135D7" w:rsidR="009734F1" w:rsidRDefault="00956FB6">
    <w:pPr>
      <w:rPr>
        <w:b/>
        <w:color w:val="003366"/>
        <w:sz w:val="32"/>
      </w:rPr>
    </w:pPr>
    <w:r>
      <w:rPr>
        <w:b/>
        <w:color w:val="003366"/>
        <w:sz w:val="32"/>
      </w:rPr>
      <w:t>Proofreading brief</w:t>
    </w:r>
  </w:p>
  <w:p w14:paraId="742B5CFB" w14:textId="77777777" w:rsidR="0064328E" w:rsidRDefault="0064328E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CE14E" w14:textId="77777777" w:rsidR="009734F1" w:rsidRDefault="00956FB6">
    <w:pPr>
      <w:rPr>
        <w:b/>
        <w:color w:val="003366"/>
        <w:sz w:val="32"/>
      </w:rPr>
    </w:pPr>
    <w:r>
      <w:rPr>
        <w:b/>
        <w:color w:val="003366"/>
        <w:sz w:val="32"/>
      </w:rPr>
      <w:t>Proofreading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FB6"/>
    <w:rsid w:val="00000698"/>
    <w:rsid w:val="000329BD"/>
    <w:rsid w:val="000B336D"/>
    <w:rsid w:val="00206603"/>
    <w:rsid w:val="00243BE7"/>
    <w:rsid w:val="00353CD0"/>
    <w:rsid w:val="003C61D6"/>
    <w:rsid w:val="004E70B3"/>
    <w:rsid w:val="00577679"/>
    <w:rsid w:val="005E2873"/>
    <w:rsid w:val="0064328E"/>
    <w:rsid w:val="006F40E0"/>
    <w:rsid w:val="008F679C"/>
    <w:rsid w:val="00956FB6"/>
    <w:rsid w:val="009B060D"/>
    <w:rsid w:val="00B906D5"/>
    <w:rsid w:val="00BA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E5974C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3B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BE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Proofread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Proofreading brief.dot</Template>
  <TotalTime>9</TotalTime>
  <Pages>1</Pages>
  <Words>193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Jennifer Swift</dc:creator>
  <cp:keywords/>
  <cp:lastModifiedBy>Rachel Davies-Coleman</cp:lastModifiedBy>
  <cp:revision>14</cp:revision>
  <cp:lastPrinted>2004-01-07T13:42:00Z</cp:lastPrinted>
  <dcterms:created xsi:type="dcterms:W3CDTF">2016-11-03T08:36:00Z</dcterms:created>
  <dcterms:modified xsi:type="dcterms:W3CDTF">2022-07-13T12:38:00Z</dcterms:modified>
</cp:coreProperties>
</file>